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04" w:rsidRPr="00FA5EDC" w:rsidRDefault="00BB7304" w:rsidP="00A84F23">
      <w:pPr>
        <w:pStyle w:val="BodyText"/>
        <w:jc w:val="both"/>
      </w:pPr>
    </w:p>
    <w:p w:rsidR="00BB7304" w:rsidRDefault="00BB7304" w:rsidP="00A84F23">
      <w:pPr>
        <w:pStyle w:val="BodyText"/>
        <w:jc w:val="both"/>
      </w:pPr>
      <w:r>
        <w:t xml:space="preserve">                                                                                              </w:t>
      </w:r>
      <w:r>
        <w:tab/>
      </w:r>
      <w:bookmarkStart w:id="0" w:name="_GoBack"/>
      <w:bookmarkEnd w:id="0"/>
      <w:r>
        <w:t>ПРОЄКТ</w:t>
      </w:r>
    </w:p>
    <w:p w:rsidR="00BB7304" w:rsidRPr="00DC30D7" w:rsidRDefault="00BB7304" w:rsidP="00A84F23">
      <w:pPr>
        <w:pStyle w:val="Heading4"/>
        <w:jc w:val="center"/>
      </w:pPr>
      <w:r w:rsidRPr="002E1361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7" o:title=""/>
          </v:shape>
          <o:OLEObject Type="Embed" ProgID="Paint.Picture" ShapeID="_x0000_i1025" DrawAspect="Content" ObjectID="_1641969115" r:id="rId8"/>
        </w:object>
      </w:r>
    </w:p>
    <w:p w:rsidR="00BB7304" w:rsidRDefault="00BB7304" w:rsidP="00A84F23">
      <w:pPr>
        <w:pStyle w:val="Heading2"/>
        <w:rPr>
          <w:lang w:val="uk-UA"/>
        </w:rPr>
      </w:pPr>
    </w:p>
    <w:p w:rsidR="00BB7304" w:rsidRDefault="00BB7304" w:rsidP="00A84F23">
      <w:pPr>
        <w:pStyle w:val="Heading2"/>
      </w:pPr>
      <w:r>
        <w:t>УКРАЇНА</w:t>
      </w:r>
    </w:p>
    <w:p w:rsidR="00BB7304" w:rsidRDefault="00BB7304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BB7304" w:rsidRDefault="00BB7304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BB7304" w:rsidRDefault="00BB7304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BB7304" w:rsidRPr="005F5EBB" w:rsidRDefault="00BB7304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сорок сьома </w:t>
      </w:r>
      <w:r w:rsidRPr="005F5EBB">
        <w:rPr>
          <w:b/>
          <w:i/>
          <w:sz w:val="28"/>
          <w:lang w:val="uk-UA"/>
        </w:rPr>
        <w:t>сесія</w:t>
      </w:r>
    </w:p>
    <w:p w:rsidR="00BB7304" w:rsidRDefault="00BB7304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BB7304" w:rsidRDefault="00BB7304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BB7304" w:rsidRDefault="00BB7304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BB7304" w:rsidRDefault="00BB7304" w:rsidP="00A84F23">
      <w:pPr>
        <w:jc w:val="both"/>
        <w:rPr>
          <w:b/>
          <w:i/>
          <w:sz w:val="28"/>
          <w:lang w:val="uk-UA"/>
        </w:rPr>
      </w:pPr>
    </w:p>
    <w:p w:rsidR="00BB7304" w:rsidRDefault="00BB7304" w:rsidP="00A84F23">
      <w:pPr>
        <w:spacing w:line="240" w:lineRule="exact"/>
        <w:jc w:val="both"/>
        <w:rPr>
          <w:sz w:val="28"/>
          <w:lang w:val="uk-UA"/>
        </w:rPr>
      </w:pPr>
    </w:p>
    <w:p w:rsidR="00BB7304" w:rsidRPr="00FA2F1B" w:rsidRDefault="00BB7304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 xml:space="preserve">Про внесення змін </w:t>
      </w:r>
      <w:r>
        <w:rPr>
          <w:sz w:val="28"/>
          <w:szCs w:val="28"/>
          <w:lang w:val="uk-UA"/>
        </w:rPr>
        <w:t xml:space="preserve">та доповнень </w:t>
      </w:r>
      <w:r w:rsidRPr="00FA2F1B">
        <w:rPr>
          <w:sz w:val="28"/>
          <w:szCs w:val="28"/>
          <w:lang w:val="uk-UA"/>
        </w:rPr>
        <w:t xml:space="preserve">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</w:p>
    <w:p w:rsidR="00BB7304" w:rsidRPr="00FA2F1B" w:rsidRDefault="00BB7304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BB7304" w:rsidRPr="00EA78D7" w:rsidRDefault="00BB7304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</w:t>
      </w:r>
      <w:r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 xml:space="preserve">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>
        <w:rPr>
          <w:sz w:val="28"/>
          <w:szCs w:val="28"/>
          <w:lang w:val="uk-UA"/>
        </w:rPr>
        <w:t>осіб з інвалідністю в Україні»</w:t>
      </w:r>
      <w:r w:rsidRPr="00EA78D7">
        <w:rPr>
          <w:sz w:val="28"/>
          <w:szCs w:val="28"/>
          <w:lang w:val="uk-UA"/>
        </w:rPr>
        <w:t>, «Про соціальні послуги», Бюджетного кодексу України,  Пологівська районна рада  в и р і ш и  л а :</w:t>
      </w:r>
    </w:p>
    <w:p w:rsidR="00BB7304" w:rsidRPr="00EA78D7" w:rsidRDefault="00BB7304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BB7304" w:rsidRDefault="00BB7304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56463E">
        <w:rPr>
          <w:sz w:val="28"/>
          <w:szCs w:val="28"/>
          <w:lang w:val="uk-UA"/>
        </w:rPr>
        <w:t xml:space="preserve">Внести зміни </w:t>
      </w:r>
      <w:r>
        <w:rPr>
          <w:sz w:val="28"/>
          <w:szCs w:val="28"/>
          <w:lang w:val="uk-UA"/>
        </w:rPr>
        <w:t xml:space="preserve">та доповнення </w:t>
      </w:r>
      <w:r w:rsidRPr="0056463E">
        <w:rPr>
          <w:sz w:val="28"/>
          <w:szCs w:val="28"/>
          <w:lang w:val="uk-UA"/>
        </w:rPr>
        <w:t xml:space="preserve">до 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56463E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  <w:r w:rsidRPr="0056463E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BB7304" w:rsidRPr="0037075F" w:rsidRDefault="00BB7304" w:rsidP="00BC17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Pr="0037075F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BB7304" w:rsidRDefault="00BB7304" w:rsidP="00BC17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Pr="00852654">
        <w:rPr>
          <w:sz w:val="28"/>
          <w:szCs w:val="28"/>
          <w:u w:val="single"/>
          <w:lang w:val="uk-UA"/>
        </w:rPr>
        <w:t>Загальні обсяги фінансування</w:t>
      </w:r>
      <w:r w:rsidRPr="00852654">
        <w:rPr>
          <w:sz w:val="28"/>
          <w:szCs w:val="28"/>
          <w:lang w:val="uk-UA"/>
        </w:rPr>
        <w:t xml:space="preserve">: на виконання районної </w:t>
      </w:r>
      <w:r w:rsidRPr="00852654">
        <w:rPr>
          <w:sz w:val="28"/>
          <w:lang w:val="uk-UA"/>
        </w:rPr>
        <w:t>Програми соціальної</w:t>
      </w:r>
      <w:r>
        <w:rPr>
          <w:sz w:val="28"/>
          <w:lang w:val="uk-UA"/>
        </w:rPr>
        <w:t xml:space="preserve"> підтримки   ветеранів війни, </w:t>
      </w:r>
      <w:r w:rsidRPr="00852654">
        <w:rPr>
          <w:sz w:val="28"/>
          <w:lang w:val="uk-UA"/>
        </w:rPr>
        <w:t xml:space="preserve">праці, дітей війни, </w:t>
      </w:r>
      <w:r>
        <w:rPr>
          <w:sz w:val="28"/>
          <w:lang w:val="uk-UA"/>
        </w:rPr>
        <w:t xml:space="preserve">осіб з </w:t>
      </w:r>
      <w:r w:rsidRPr="00852654">
        <w:rPr>
          <w:sz w:val="28"/>
          <w:lang w:val="uk-UA"/>
        </w:rPr>
        <w:t>інвалід</w:t>
      </w:r>
      <w:r>
        <w:rPr>
          <w:sz w:val="28"/>
          <w:lang w:val="uk-UA"/>
        </w:rPr>
        <w:t>ністю</w:t>
      </w:r>
      <w:r w:rsidRPr="00852654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 w:rsidRPr="00852654">
        <w:rPr>
          <w:sz w:val="28"/>
          <w:szCs w:val="28"/>
          <w:lang w:val="uk-UA"/>
        </w:rPr>
        <w:t>потрібні кошти:</w:t>
      </w:r>
    </w:p>
    <w:p w:rsidR="00BB7304" w:rsidRDefault="00BB7304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19437,3 тис. грн., а саме: 2018 рік – 6520,1 тис. грн., 2019 рік – 7524,1  тис. грн., 2020 рік – 5393,1 тис. грн.;</w:t>
      </w:r>
    </w:p>
    <w:p w:rsidR="00BB7304" w:rsidRDefault="00BB7304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2630,5 тис. грн., а саме: 2018 рік – 795,0 тис. грн., 2019 рік – 830,5 тис. грн., 2020 рік –1005,0 тис. грн.</w:t>
      </w:r>
    </w:p>
    <w:p w:rsidR="00BB7304" w:rsidRDefault="00BB7304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Пологівської міської ради Запорізької області 1446,4 тис. грн., а саме: 2018 рік - 0,0 тис. грн., 2019 рік – 0,0 тис. грн., 2020 рік – 1446,4 тис. грн.</w:t>
      </w:r>
    </w:p>
    <w:p w:rsidR="00BB7304" w:rsidRDefault="00BB7304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51,6  тис. грн, а саме: 2018 рік -0,0 тис. грн., 2019 рік – 0,0 тис. грн., 2020 рік – 51,6 тис. грн.»</w:t>
      </w:r>
    </w:p>
    <w:p w:rsidR="00BB7304" w:rsidRPr="00852654" w:rsidRDefault="00BB7304" w:rsidP="00BC173F">
      <w:pPr>
        <w:ind w:firstLine="708"/>
        <w:rPr>
          <w:sz w:val="28"/>
          <w:lang w:val="uk-UA"/>
        </w:rPr>
      </w:pPr>
    </w:p>
    <w:p w:rsidR="00BB7304" w:rsidRDefault="00BB7304" w:rsidP="00BC173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Pr="00A8069E">
        <w:rPr>
          <w:sz w:val="28"/>
          <w:szCs w:val="28"/>
          <w:lang w:val="uk-UA"/>
        </w:rPr>
        <w:t xml:space="preserve"> Розділ </w:t>
      </w:r>
      <w:r w:rsidRPr="00A8069E">
        <w:rPr>
          <w:sz w:val="28"/>
          <w:szCs w:val="28"/>
          <w:lang w:val="en-US"/>
        </w:rPr>
        <w:t>V</w:t>
      </w:r>
      <w:r w:rsidRPr="00A8069E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  <w:r>
        <w:rPr>
          <w:sz w:val="28"/>
          <w:szCs w:val="28"/>
          <w:lang w:val="uk-UA"/>
        </w:rPr>
        <w:t xml:space="preserve"> </w:t>
      </w:r>
    </w:p>
    <w:p w:rsidR="00BB7304" w:rsidRDefault="00BB7304" w:rsidP="00BC17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</w:t>
      </w:r>
      <w:r>
        <w:rPr>
          <w:sz w:val="28"/>
          <w:lang w:val="uk-UA"/>
        </w:rPr>
        <w:t>осіб з інвалідністю</w:t>
      </w:r>
      <w:r w:rsidRPr="00507D70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BB7304" w:rsidRDefault="00BB7304" w:rsidP="00BC173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19437,3 тис. грн., а саме: 2018 рік – 6520,1 тис. грн., 2019 рік – 7524,1 тис. грн., 2020 рік – 5393,1 тис. грн.;</w:t>
      </w:r>
    </w:p>
    <w:p w:rsidR="00BB7304" w:rsidRDefault="00BB7304" w:rsidP="00BC173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2630,5  тис. грн., а саме: 2018 рік –795,0 тис. грн., 2019 рік – 830,5 тис. грн., 2020 рік – 1005,0 тис. грн.;</w:t>
      </w:r>
    </w:p>
    <w:p w:rsidR="00BB7304" w:rsidRDefault="00BB7304" w:rsidP="00691007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Пологівської міської ради Запорізької області 1446,4 тис. грн., а саме: 2018 рік - 0,0 тис. грн., 2019 рік – 0,0 тис. грн., 2020 рік – 1446,4 тис. грн.;</w:t>
      </w:r>
    </w:p>
    <w:p w:rsidR="00BB7304" w:rsidRDefault="00BB7304" w:rsidP="00BC173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51,6 тис. грн, а саме: 2018 рік - 0,0 тис. грн., 2019 рік – 0,0 тис. грн., 2020 рік – 51,6 тис. грн.</w:t>
      </w:r>
    </w:p>
    <w:p w:rsidR="00BB7304" w:rsidRDefault="00BB7304" w:rsidP="00BC17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BB7304" w:rsidRDefault="00BB7304" w:rsidP="00BC173F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уточнюватися  щорічно».</w:t>
      </w:r>
    </w:p>
    <w:p w:rsidR="00BB7304" w:rsidRDefault="00BB7304" w:rsidP="00BC173F">
      <w:pPr>
        <w:jc w:val="both"/>
        <w:rPr>
          <w:sz w:val="28"/>
          <w:szCs w:val="28"/>
          <w:lang w:val="uk-UA"/>
        </w:rPr>
      </w:pPr>
    </w:p>
    <w:p w:rsidR="00BB7304" w:rsidRPr="00B82FE9" w:rsidRDefault="00BB7304" w:rsidP="00BC173F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ab/>
      </w:r>
      <w:r>
        <w:rPr>
          <w:sz w:val="28"/>
          <w:szCs w:val="28"/>
        </w:rPr>
        <w:t>1.3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  <w:r>
        <w:rPr>
          <w:sz w:val="28"/>
          <w:szCs w:val="28"/>
          <w:lang w:val="uk-UA"/>
        </w:rPr>
        <w:t>.</w:t>
      </w:r>
    </w:p>
    <w:p w:rsidR="00BB7304" w:rsidRPr="00FA2F1B" w:rsidRDefault="00BB7304" w:rsidP="00BC173F">
      <w:pPr>
        <w:ind w:firstLine="708"/>
        <w:jc w:val="both"/>
        <w:rPr>
          <w:sz w:val="28"/>
          <w:szCs w:val="28"/>
        </w:rPr>
      </w:pPr>
    </w:p>
    <w:p w:rsidR="00BB7304" w:rsidRPr="00D25C25" w:rsidRDefault="00BB7304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BB7304" w:rsidRPr="00D25C25" w:rsidRDefault="00BB7304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BB7304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BB7304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B7304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B7304" w:rsidRPr="00FA2F1B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B7304" w:rsidRPr="001A16CD" w:rsidRDefault="00BB7304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395F16">
      <w:pPr>
        <w:jc w:val="both"/>
      </w:pPr>
    </w:p>
    <w:p w:rsidR="00BB7304" w:rsidRDefault="00BB7304" w:rsidP="00EA78D7">
      <w:pPr>
        <w:jc w:val="center"/>
        <w:rPr>
          <w:b/>
          <w:sz w:val="32"/>
          <w:szCs w:val="32"/>
          <w:lang w:val="uk-UA"/>
        </w:rPr>
      </w:pPr>
    </w:p>
    <w:p w:rsidR="00BB7304" w:rsidRDefault="00BB7304" w:rsidP="00EA78D7">
      <w:pPr>
        <w:jc w:val="center"/>
        <w:rPr>
          <w:b/>
          <w:sz w:val="32"/>
          <w:szCs w:val="32"/>
          <w:lang w:val="uk-UA"/>
        </w:rPr>
      </w:pPr>
    </w:p>
    <w:p w:rsidR="00BB7304" w:rsidRDefault="00BB7304" w:rsidP="00EA78D7">
      <w:pPr>
        <w:jc w:val="center"/>
        <w:rPr>
          <w:b/>
          <w:sz w:val="32"/>
          <w:szCs w:val="32"/>
          <w:lang w:val="uk-UA"/>
        </w:rPr>
      </w:pPr>
    </w:p>
    <w:p w:rsidR="00BB7304" w:rsidRDefault="00BB7304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Пояснювальна записка</w:t>
      </w:r>
    </w:p>
    <w:p w:rsidR="00BB7304" w:rsidRDefault="00BB7304" w:rsidP="00EA78D7">
      <w:pPr>
        <w:jc w:val="center"/>
        <w:rPr>
          <w:sz w:val="32"/>
          <w:szCs w:val="32"/>
          <w:lang w:val="uk-UA"/>
        </w:rPr>
      </w:pPr>
    </w:p>
    <w:p w:rsidR="00BB7304" w:rsidRPr="00EA78D7" w:rsidRDefault="00BB7304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 xml:space="preserve">до проекту  рішення районної ради «Про внесення змін </w:t>
      </w:r>
      <w:r>
        <w:rPr>
          <w:b/>
          <w:sz w:val="28"/>
          <w:szCs w:val="28"/>
          <w:lang w:val="uk-UA"/>
        </w:rPr>
        <w:t xml:space="preserve">та доповнень </w:t>
      </w:r>
      <w:r w:rsidRPr="00EA78D7">
        <w:rPr>
          <w:b/>
          <w:sz w:val="28"/>
          <w:szCs w:val="28"/>
          <w:lang w:val="uk-UA"/>
        </w:rPr>
        <w:t xml:space="preserve">до районної Програми соціальної підтримки ветеранів війни, праці, дітей війни, </w:t>
      </w:r>
      <w:r>
        <w:rPr>
          <w:b/>
          <w:sz w:val="28"/>
          <w:szCs w:val="28"/>
          <w:lang w:val="uk-UA"/>
        </w:rPr>
        <w:t>осіб з інвалідністю</w:t>
      </w:r>
      <w:r w:rsidRPr="00EA78D7">
        <w:rPr>
          <w:b/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b/>
          <w:sz w:val="28"/>
          <w:szCs w:val="28"/>
          <w:lang w:val="uk-UA"/>
        </w:rPr>
        <w:t xml:space="preserve"> (зі змінами та доповненнями)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BB7304" w:rsidRDefault="00BB7304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BB7304" w:rsidRDefault="00BB7304" w:rsidP="00BE42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про внесення змін та доповнень до  районної </w:t>
      </w:r>
      <w:r w:rsidRPr="00EA78D7">
        <w:rPr>
          <w:sz w:val="28"/>
          <w:szCs w:val="28"/>
          <w:lang w:val="uk-UA"/>
        </w:rPr>
        <w:t xml:space="preserve">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EA78D7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  <w:r w:rsidRPr="00EA78D7">
        <w:rPr>
          <w:sz w:val="28"/>
          <w:szCs w:val="28"/>
          <w:lang w:val="uk-UA"/>
        </w:rPr>
        <w:t>, затвердженої рішенням районної ради від 29.09.2017 №7</w:t>
      </w:r>
      <w:r>
        <w:rPr>
          <w:sz w:val="28"/>
          <w:szCs w:val="28"/>
          <w:lang w:val="uk-UA"/>
        </w:rPr>
        <w:t xml:space="preserve"> розроблений у зв’язку з наданням </w:t>
      </w:r>
      <w:r>
        <w:rPr>
          <w:rFonts w:ascii="Microsoft Himalaya" w:hAnsi="Microsoft Himalaya" w:cs="Microsoft Himalaya"/>
          <w:sz w:val="28"/>
          <w:szCs w:val="28"/>
          <w:lang w:val="uk-UA"/>
        </w:rPr>
        <w:t xml:space="preserve"> </w:t>
      </w:r>
      <w:r w:rsidRPr="003C3F72">
        <w:rPr>
          <w:sz w:val="28"/>
          <w:szCs w:val="28"/>
          <w:lang w:val="uk-UA"/>
        </w:rPr>
        <w:t>об’єднаними</w:t>
      </w:r>
      <w:r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3C3F72">
        <w:rPr>
          <w:sz w:val="28"/>
          <w:szCs w:val="28"/>
          <w:lang w:val="uk-UA"/>
        </w:rPr>
        <w:t>терито</w:t>
      </w:r>
      <w:r>
        <w:rPr>
          <w:sz w:val="28"/>
          <w:szCs w:val="28"/>
          <w:lang w:val="uk-UA"/>
        </w:rPr>
        <w:t>ріальними громадами та сільськими територіями іншої субвенції  до районного бюджету для виконання заходів програми в частині пільгового забезпечення громадян своїх територій, а саме: оплата послуг зв’язку; компенсація за перевезення: автомобільним транспортом на приміських маршрутах, залізничним транспортом приміського та дальнього сполучення; надання адресної допомоги для проведення ендопротезування колінного та тазостегнового суглобів; компенсація фізичній особі, яка надає соціальні послуги.</w:t>
      </w:r>
      <w:r>
        <w:rPr>
          <w:sz w:val="28"/>
          <w:szCs w:val="28"/>
          <w:lang w:val="uk-UA"/>
        </w:rPr>
        <w:tab/>
      </w:r>
    </w:p>
    <w:p w:rsidR="00BB7304" w:rsidRDefault="00BB7304" w:rsidP="00BE4289">
      <w:pPr>
        <w:ind w:firstLine="708"/>
        <w:jc w:val="both"/>
        <w:rPr>
          <w:sz w:val="28"/>
          <w:szCs w:val="28"/>
          <w:lang w:val="uk-UA"/>
        </w:rPr>
      </w:pPr>
    </w:p>
    <w:p w:rsidR="00BB7304" w:rsidRDefault="00BB7304" w:rsidP="003C3F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соціального захисту </w:t>
      </w:r>
    </w:p>
    <w:p w:rsidR="00BB7304" w:rsidRPr="00EA78D7" w:rsidRDefault="00BB7304" w:rsidP="003C3F72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  <w:sectPr w:rsidR="00BB7304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BB7304" w:rsidRDefault="00BB7304" w:rsidP="00BC173F">
      <w:pPr>
        <w:ind w:left="10620"/>
        <w:rPr>
          <w:lang w:val="uk-UA"/>
        </w:rPr>
      </w:pPr>
      <w:r>
        <w:rPr>
          <w:lang w:val="uk-UA"/>
        </w:rPr>
        <w:t xml:space="preserve">Додаток </w:t>
      </w:r>
    </w:p>
    <w:p w:rsidR="00BB7304" w:rsidRDefault="00BB7304" w:rsidP="00BC173F">
      <w:pPr>
        <w:ind w:left="9912" w:firstLine="708"/>
        <w:rPr>
          <w:lang w:val="uk-UA"/>
        </w:rPr>
      </w:pPr>
      <w:r>
        <w:rPr>
          <w:lang w:val="uk-UA"/>
        </w:rPr>
        <w:t xml:space="preserve">до рішення районної ради </w:t>
      </w:r>
    </w:p>
    <w:p w:rsidR="00BB7304" w:rsidRDefault="00BB7304" w:rsidP="00BC173F">
      <w:pPr>
        <w:ind w:left="9912" w:firstLine="708"/>
        <w:rPr>
          <w:b/>
          <w:sz w:val="28"/>
          <w:szCs w:val="28"/>
          <w:lang w:val="uk-UA"/>
        </w:rPr>
      </w:pPr>
      <w:r>
        <w:rPr>
          <w:lang w:val="uk-UA"/>
        </w:rPr>
        <w:t>_____________ № _________</w:t>
      </w:r>
    </w:p>
    <w:p w:rsidR="00BB7304" w:rsidRDefault="00BB7304" w:rsidP="00BC17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BB7304" w:rsidRPr="00BC173F" w:rsidRDefault="00BB7304" w:rsidP="00BC173F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C173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C173F">
        <w:rPr>
          <w:lang w:val="uk-UA"/>
        </w:rPr>
        <w:t xml:space="preserve">Додаток </w:t>
      </w:r>
    </w:p>
    <w:p w:rsidR="00BB7304" w:rsidRDefault="00BB7304" w:rsidP="00BC173F">
      <w:pPr>
        <w:jc w:val="both"/>
        <w:rPr>
          <w:lang w:val="uk-UA"/>
        </w:rPr>
      </w:pP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  <w:t>до Програми</w:t>
      </w:r>
    </w:p>
    <w:p w:rsidR="00BB7304" w:rsidRPr="00BC173F" w:rsidRDefault="00BB7304" w:rsidP="00BC173F">
      <w:pPr>
        <w:jc w:val="both"/>
        <w:rPr>
          <w:lang w:val="uk-UA"/>
        </w:rPr>
      </w:pPr>
    </w:p>
    <w:p w:rsidR="00BB7304" w:rsidRDefault="00BB7304" w:rsidP="00BC17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BB7304" w:rsidRDefault="00BB7304" w:rsidP="00BC17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BB7304" w:rsidRDefault="00BB7304" w:rsidP="00BC173F">
      <w:pPr>
        <w:jc w:val="center"/>
        <w:rPr>
          <w:b/>
          <w:sz w:val="28"/>
          <w:szCs w:val="28"/>
          <w:lang w:val="uk-UA"/>
        </w:rPr>
      </w:pPr>
    </w:p>
    <w:p w:rsidR="00BB7304" w:rsidRDefault="00BB7304" w:rsidP="00BC173F">
      <w:pPr>
        <w:jc w:val="center"/>
        <w:rPr>
          <w:b/>
          <w:sz w:val="28"/>
          <w:szCs w:val="28"/>
          <w:lang w:val="uk-UA"/>
        </w:rPr>
      </w:pPr>
    </w:p>
    <w:tbl>
      <w:tblPr>
        <w:tblW w:w="15876" w:type="dxa"/>
        <w:tblInd w:w="137" w:type="dxa"/>
        <w:tblLayout w:type="fixed"/>
        <w:tblLook w:val="0000"/>
      </w:tblPr>
      <w:tblGrid>
        <w:gridCol w:w="567"/>
        <w:gridCol w:w="2126"/>
        <w:gridCol w:w="1701"/>
        <w:gridCol w:w="851"/>
        <w:gridCol w:w="850"/>
        <w:gridCol w:w="709"/>
        <w:gridCol w:w="851"/>
        <w:gridCol w:w="850"/>
        <w:gridCol w:w="709"/>
        <w:gridCol w:w="850"/>
        <w:gridCol w:w="851"/>
        <w:gridCol w:w="850"/>
        <w:gridCol w:w="709"/>
        <w:gridCol w:w="992"/>
        <w:gridCol w:w="851"/>
        <w:gridCol w:w="992"/>
        <w:gridCol w:w="567"/>
      </w:tblGrid>
      <w:tr w:rsidR="00BB7304" w:rsidTr="00691007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EF740E" w:rsidRDefault="00BB7304" w:rsidP="00BC173F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BB7304" w:rsidRPr="00EF740E" w:rsidRDefault="00BB7304" w:rsidP="00BC173F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Найменування заходів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Виконавці</w:t>
            </w:r>
          </w:p>
          <w:p w:rsidR="00BB7304" w:rsidRPr="002D45E0" w:rsidRDefault="00BB7304" w:rsidP="00BC173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2018 рік</w:t>
            </w:r>
          </w:p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2019 рік</w:t>
            </w:r>
          </w:p>
          <w:p w:rsidR="00BB7304" w:rsidRPr="002D45E0" w:rsidRDefault="00BB7304" w:rsidP="00BC173F">
            <w:pPr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 xml:space="preserve">      </w:t>
            </w:r>
            <w:r>
              <w:rPr>
                <w:b/>
                <w:sz w:val="20"/>
                <w:szCs w:val="20"/>
                <w:lang w:val="uk-UA"/>
              </w:rPr>
              <w:t xml:space="preserve">       </w:t>
            </w:r>
            <w:r w:rsidRPr="002D45E0">
              <w:rPr>
                <w:b/>
                <w:sz w:val="20"/>
                <w:szCs w:val="20"/>
                <w:lang w:val="uk-UA"/>
              </w:rPr>
              <w:t>( тис. грн.)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2020 рік</w:t>
            </w:r>
          </w:p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( тис. грн.)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Загальний обсяг</w:t>
            </w:r>
          </w:p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фінансування</w:t>
            </w:r>
          </w:p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</w:tr>
      <w:tr w:rsidR="00BB7304" w:rsidRPr="00C02F5D" w:rsidTr="00691007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Субвенція в</w:t>
            </w:r>
          </w:p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Субвенція Пологівської міської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BB7304" w:rsidRPr="002D45E0" w:rsidRDefault="00BB7304" w:rsidP="00EA38B1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BB7304" w:rsidRPr="00691007" w:rsidRDefault="00BB7304" w:rsidP="00EA38B1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691007"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B7304" w:rsidRPr="00691007" w:rsidRDefault="00BB7304" w:rsidP="00EA38B1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691007">
              <w:rPr>
                <w:b/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B7304" w:rsidRPr="00691007" w:rsidRDefault="00BB7304" w:rsidP="00EA38B1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691007">
              <w:rPr>
                <w:b/>
                <w:sz w:val="20"/>
                <w:szCs w:val="20"/>
                <w:lang w:val="uk-UA"/>
              </w:rPr>
              <w:t>Субвенція Пологівської міської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B7304" w:rsidRPr="00691007" w:rsidRDefault="00BB7304" w:rsidP="00EA38B1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691007">
              <w:rPr>
                <w:b/>
                <w:sz w:val="20"/>
                <w:szCs w:val="20"/>
                <w:lang w:val="uk-UA"/>
              </w:rPr>
              <w:t>Інші субвенції місцевих рад</w:t>
            </w:r>
          </w:p>
        </w:tc>
      </w:tr>
      <w:tr w:rsidR="00BB7304" w:rsidRPr="002D45E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одноразову грошову допомоги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D45E0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0, 0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Надавати грошову допомогу громадянам, які опинились в екстремальній ситуації, згідно Порядку її надання, 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в тому числі: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2237,7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2200,0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1100,0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5537,7</w:t>
            </w:r>
          </w:p>
          <w:p w:rsidR="00BB7304" w:rsidRPr="002D45E0" w:rsidRDefault="00BB7304" w:rsidP="00EA38B1">
            <w:pPr>
              <w:ind w:left="113" w:right="113"/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- за депутатськими зверненням;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en-US"/>
              </w:rPr>
            </w:pPr>
            <w:r w:rsidRPr="002D45E0">
              <w:rPr>
                <w:sz w:val="20"/>
                <w:szCs w:val="20"/>
                <w:lang w:val="uk-UA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2120,0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1020,0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5275,0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180,0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- пощтові витрати на доставку коштів заявникам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52,7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</w:tr>
      <w:tr w:rsidR="00BB7304" w:rsidRPr="002D45E0" w:rsidTr="00691007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- адресна матеріальна допомога батькам – вихователям будинку сімейного типу          Максимчук І.М. та Максимчуку М.А. для придбання побутової техніки та меблів, як сім’ї, яка опинилася в складних життєвих обставинах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  <w:r w:rsidRPr="002D45E0">
              <w:rPr>
                <w:b/>
                <w:sz w:val="20"/>
                <w:szCs w:val="20"/>
                <w:lang w:val="uk-UA"/>
              </w:rPr>
              <w:t>,0</w:t>
            </w:r>
          </w:p>
        </w:tc>
      </w:tr>
      <w:tr w:rsidR="00BB7304" w:rsidRPr="002D45E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300,0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 Дня пам</w:t>
            </w:r>
            <w:r w:rsidRPr="002D45E0">
              <w:rPr>
                <w:sz w:val="20"/>
                <w:szCs w:val="20"/>
              </w:rPr>
              <w:t>’</w:t>
            </w:r>
            <w:r w:rsidRPr="002D45E0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 відзначення Дня Перемоги над нацизмом у Європі;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Міжнародного Дня осіб з інвалідністю;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ind w:left="113" w:right="113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D45E0">
            <w:pPr>
              <w:ind w:left="113" w:right="113"/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240,</w:t>
            </w: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D45E0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D45E0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340,3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  <w:r w:rsidRPr="002D45E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  <w:r w:rsidRPr="002D45E0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</w:p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</w:rPr>
            </w:pPr>
          </w:p>
        </w:tc>
      </w:tr>
      <w:tr w:rsidR="00BB7304" w:rsidRPr="002D45E0" w:rsidTr="00691007">
        <w:tblPrEx>
          <w:jc w:val="center"/>
        </w:tblPrEx>
        <w:trPr>
          <w:trHeight w:val="1305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 xml:space="preserve"> за рахунок коштів загального фонду: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-ритуальні послуги, транспортні послуги;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  <w:r w:rsidRPr="002D45E0">
              <w:rPr>
                <w:b/>
                <w:sz w:val="20"/>
                <w:szCs w:val="20"/>
                <w:lang w:val="uk-UA"/>
              </w:rPr>
              <w:t>,0</w:t>
            </w:r>
          </w:p>
        </w:tc>
      </w:tr>
      <w:tr w:rsidR="00BB7304" w:rsidRPr="002D45E0" w:rsidTr="00691007">
        <w:tblPrEx>
          <w:jc w:val="center"/>
        </w:tblPrEx>
        <w:trPr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</w:tc>
      </w:tr>
      <w:tr w:rsidR="00BB7304" w:rsidRPr="002D45E0" w:rsidTr="00691007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650,0</w:t>
            </w: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7F6909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7F6909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7F6909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7F6909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340,2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snapToGrid w:val="0"/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15,0</w:t>
            </w:r>
          </w:p>
        </w:tc>
      </w:tr>
      <w:tr w:rsidR="00BB7304" w:rsidRPr="002D45E0" w:rsidTr="00691007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7304" w:rsidRPr="002D45E0" w:rsidRDefault="00BB7304" w:rsidP="00EA38B1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населення, згідно Порядку відшкодування, втому числі:</w:t>
            </w: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погашення заборгованості за 2015, 2016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2,7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55,2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4</w:t>
            </w:r>
            <w:r>
              <w:rPr>
                <w:b/>
                <w:sz w:val="20"/>
                <w:szCs w:val="20"/>
                <w:lang w:val="uk-UA"/>
              </w:rPr>
              <w:t>5</w:t>
            </w: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45,0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55,2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1,0</w:t>
            </w: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EA38B1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</w:tbl>
    <w:p w:rsidR="00BB7304" w:rsidRPr="002D45E0" w:rsidRDefault="00BB7304" w:rsidP="00BC173F">
      <w:pPr>
        <w:rPr>
          <w:sz w:val="20"/>
          <w:szCs w:val="20"/>
        </w:rPr>
      </w:pPr>
    </w:p>
    <w:p w:rsidR="00BB7304" w:rsidRPr="002D45E0" w:rsidRDefault="00BB7304" w:rsidP="00BC173F">
      <w:pPr>
        <w:rPr>
          <w:sz w:val="20"/>
          <w:szCs w:val="20"/>
        </w:rPr>
      </w:pPr>
    </w:p>
    <w:tbl>
      <w:tblPr>
        <w:tblW w:w="15905" w:type="dxa"/>
        <w:tblInd w:w="108" w:type="dxa"/>
        <w:tblLayout w:type="fixed"/>
        <w:tblLook w:val="0000"/>
      </w:tblPr>
      <w:tblGrid>
        <w:gridCol w:w="567"/>
        <w:gridCol w:w="2155"/>
        <w:gridCol w:w="1701"/>
        <w:gridCol w:w="851"/>
        <w:gridCol w:w="850"/>
        <w:gridCol w:w="709"/>
        <w:gridCol w:w="851"/>
        <w:gridCol w:w="850"/>
        <w:gridCol w:w="709"/>
        <w:gridCol w:w="850"/>
        <w:gridCol w:w="851"/>
        <w:gridCol w:w="850"/>
        <w:gridCol w:w="709"/>
        <w:gridCol w:w="992"/>
        <w:gridCol w:w="851"/>
        <w:gridCol w:w="992"/>
        <w:gridCol w:w="567"/>
      </w:tblGrid>
      <w:tr w:rsidR="00BB7304" w:rsidRPr="002D45E0" w:rsidTr="00691007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304" w:rsidRPr="002D45E0" w:rsidRDefault="00BB7304" w:rsidP="00BC173F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</w:rPr>
              <w:br w:type="page"/>
            </w:r>
            <w:r w:rsidRPr="002D45E0">
              <w:rPr>
                <w:sz w:val="20"/>
                <w:szCs w:val="20"/>
                <w:lang w:val="uk-UA"/>
              </w:rPr>
              <w:t>14.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користування, згідно Порядку відшкодування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281,0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3,0</w:t>
            </w:r>
          </w:p>
        </w:tc>
      </w:tr>
      <w:tr w:rsidR="00BB7304" w:rsidRPr="002D45E0" w:rsidTr="00691007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304" w:rsidRPr="002D45E0" w:rsidRDefault="00BB7304" w:rsidP="00BC173F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15.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505,0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505,5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505,0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FC794B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FC794B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Default="00BB7304" w:rsidP="00FC794B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FC794B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1515,0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230</w:t>
            </w:r>
            <w:r w:rsidRPr="002D45E0">
              <w:rPr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32,6</w:t>
            </w:r>
          </w:p>
        </w:tc>
      </w:tr>
      <w:tr w:rsidR="00BB7304" w:rsidRPr="002D45E0" w:rsidTr="00691007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304" w:rsidRPr="002D45E0" w:rsidRDefault="00BB7304" w:rsidP="00BC173F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16.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реабілітації, згідно Порядку її надання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1690,0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180,0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540,0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954BDF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954BDF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3090,0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180,0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954BDF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954BDF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540,0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rPr>
          <w:trHeight w:val="1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304" w:rsidRPr="002D45E0" w:rsidRDefault="00BB7304" w:rsidP="00BC173F">
            <w:pPr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17.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Забезпечити фінансування святково – презентаційного заходу до Міжнародного дня ромів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Pr="002D45E0" w:rsidRDefault="00BB7304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sz w:val="20"/>
                <w:szCs w:val="20"/>
                <w:lang w:val="uk-UA"/>
              </w:rPr>
            </w:pPr>
            <w:r w:rsidRPr="002D45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</w:tr>
      <w:tr w:rsidR="00BB7304" w:rsidRPr="002D45E0" w:rsidTr="00691007">
        <w:tc>
          <w:tcPr>
            <w:tcW w:w="442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BC173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BB7304" w:rsidRPr="002D45E0" w:rsidRDefault="00BB7304" w:rsidP="00BC173F">
            <w:pPr>
              <w:jc w:val="center"/>
              <w:rPr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BB7304" w:rsidRPr="002D45E0" w:rsidRDefault="00BB7304" w:rsidP="00BC173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65</w:t>
            </w:r>
            <w:r>
              <w:rPr>
                <w:b/>
                <w:sz w:val="20"/>
                <w:szCs w:val="20"/>
                <w:lang w:val="uk-UA"/>
              </w:rPr>
              <w:t>2</w:t>
            </w:r>
            <w:r w:rsidRPr="002D45E0">
              <w:rPr>
                <w:b/>
                <w:sz w:val="20"/>
                <w:szCs w:val="20"/>
                <w:lang w:val="uk-UA"/>
              </w:rPr>
              <w:t>0,1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795,0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7524,1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830,5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5393,1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1005</w:t>
            </w:r>
            <w:r w:rsidRPr="002D45E0">
              <w:rPr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304" w:rsidRPr="002D45E0" w:rsidRDefault="00BB7304" w:rsidP="00FC794B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1446,4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BB7304" w:rsidRPr="002D45E0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304" w:rsidRPr="002D45E0" w:rsidRDefault="00BB7304" w:rsidP="00291EC6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19437,3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304" w:rsidRPr="002D45E0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2D45E0">
              <w:rPr>
                <w:b/>
                <w:sz w:val="20"/>
                <w:szCs w:val="20"/>
                <w:lang w:val="uk-UA"/>
              </w:rPr>
              <w:t>2</w:t>
            </w:r>
            <w:r>
              <w:rPr>
                <w:b/>
                <w:sz w:val="20"/>
                <w:szCs w:val="20"/>
                <w:lang w:val="uk-UA"/>
              </w:rPr>
              <w:t>630,5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291EC6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1446</w:t>
            </w:r>
            <w:r w:rsidRPr="002D45E0">
              <w:rPr>
                <w:b/>
                <w:sz w:val="20"/>
                <w:szCs w:val="20"/>
                <w:lang w:val="uk-UA"/>
              </w:rPr>
              <w:t>,</w:t>
            </w: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304" w:rsidRPr="002D45E0" w:rsidRDefault="00BB7304" w:rsidP="00274E98">
            <w:pPr>
              <w:jc w:val="right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51,6</w:t>
            </w:r>
          </w:p>
        </w:tc>
      </w:tr>
    </w:tbl>
    <w:p w:rsidR="00BB7304" w:rsidRDefault="00BB7304" w:rsidP="00BC173F">
      <w:pPr>
        <w:ind w:left="5664" w:firstLine="708"/>
        <w:rPr>
          <w:lang w:val="uk-UA"/>
        </w:rPr>
      </w:pPr>
    </w:p>
    <w:p w:rsidR="00BB7304" w:rsidRDefault="00BB7304" w:rsidP="00BC173F">
      <w:pPr>
        <w:ind w:left="5664" w:firstLine="708"/>
        <w:rPr>
          <w:lang w:val="uk-UA"/>
        </w:rPr>
      </w:pPr>
    </w:p>
    <w:p w:rsidR="00BB7304" w:rsidRDefault="00BB7304" w:rsidP="00BC173F"/>
    <w:p w:rsidR="00BB7304" w:rsidRDefault="00BB7304" w:rsidP="00BC173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BB7304" w:rsidRDefault="00BB7304" w:rsidP="00BC173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BB7304" w:rsidRDefault="00BB7304" w:rsidP="00BC173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BB7304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304" w:rsidRDefault="00BB7304" w:rsidP="003770D8">
      <w:r>
        <w:separator/>
      </w:r>
    </w:p>
  </w:endnote>
  <w:endnote w:type="continuationSeparator" w:id="0">
    <w:p w:rsidR="00BB7304" w:rsidRDefault="00BB7304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304" w:rsidRDefault="00BB7304" w:rsidP="003770D8">
      <w:r>
        <w:separator/>
      </w:r>
    </w:p>
  </w:footnote>
  <w:footnote w:type="continuationSeparator" w:id="0">
    <w:p w:rsidR="00BB7304" w:rsidRDefault="00BB7304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469D0"/>
    <w:multiLevelType w:val="hybridMultilevel"/>
    <w:tmpl w:val="5F30369A"/>
    <w:lvl w:ilvl="0" w:tplc="C1E61E94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6"/>
  </w:num>
  <w:num w:numId="5">
    <w:abstractNumId w:val="28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2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  <w:num w:numId="25">
    <w:abstractNumId w:val="21"/>
  </w:num>
  <w:num w:numId="26">
    <w:abstractNumId w:val="15"/>
  </w:num>
  <w:num w:numId="27">
    <w:abstractNumId w:val="17"/>
  </w:num>
  <w:num w:numId="28">
    <w:abstractNumId w:val="9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0F1FB9"/>
    <w:rsid w:val="0010208E"/>
    <w:rsid w:val="00112B90"/>
    <w:rsid w:val="0015402E"/>
    <w:rsid w:val="00160FEB"/>
    <w:rsid w:val="00171BA8"/>
    <w:rsid w:val="00181C17"/>
    <w:rsid w:val="0018263C"/>
    <w:rsid w:val="0018300B"/>
    <w:rsid w:val="00197AEF"/>
    <w:rsid w:val="001A16CD"/>
    <w:rsid w:val="001A67E6"/>
    <w:rsid w:val="001B118F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6782B"/>
    <w:rsid w:val="0027027B"/>
    <w:rsid w:val="0027066F"/>
    <w:rsid w:val="00273D47"/>
    <w:rsid w:val="00273D9F"/>
    <w:rsid w:val="00274E98"/>
    <w:rsid w:val="00280AAA"/>
    <w:rsid w:val="00282AE3"/>
    <w:rsid w:val="00287573"/>
    <w:rsid w:val="00291EC6"/>
    <w:rsid w:val="002A1048"/>
    <w:rsid w:val="002D123C"/>
    <w:rsid w:val="002D3D98"/>
    <w:rsid w:val="002D45E0"/>
    <w:rsid w:val="002D5B86"/>
    <w:rsid w:val="002E01FD"/>
    <w:rsid w:val="002E1361"/>
    <w:rsid w:val="002E4263"/>
    <w:rsid w:val="002F1934"/>
    <w:rsid w:val="003013E3"/>
    <w:rsid w:val="0030367C"/>
    <w:rsid w:val="00305B4D"/>
    <w:rsid w:val="0031563B"/>
    <w:rsid w:val="00321A73"/>
    <w:rsid w:val="003220EE"/>
    <w:rsid w:val="00335975"/>
    <w:rsid w:val="00351F96"/>
    <w:rsid w:val="00353B3B"/>
    <w:rsid w:val="00366A2A"/>
    <w:rsid w:val="00367E78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C3F72"/>
    <w:rsid w:val="003D4DD4"/>
    <w:rsid w:val="003E1AF4"/>
    <w:rsid w:val="003E2E7B"/>
    <w:rsid w:val="003E5C9C"/>
    <w:rsid w:val="003F542B"/>
    <w:rsid w:val="00402DCE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0F6E"/>
    <w:rsid w:val="005337CB"/>
    <w:rsid w:val="00534A8F"/>
    <w:rsid w:val="0053742E"/>
    <w:rsid w:val="00551C48"/>
    <w:rsid w:val="00554169"/>
    <w:rsid w:val="005564EA"/>
    <w:rsid w:val="00563502"/>
    <w:rsid w:val="0056463E"/>
    <w:rsid w:val="00586C37"/>
    <w:rsid w:val="0059492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01191"/>
    <w:rsid w:val="00603AE4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54C69"/>
    <w:rsid w:val="00665279"/>
    <w:rsid w:val="00670B2C"/>
    <w:rsid w:val="00672887"/>
    <w:rsid w:val="0068239C"/>
    <w:rsid w:val="00691007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5BFA"/>
    <w:rsid w:val="00716289"/>
    <w:rsid w:val="00716B58"/>
    <w:rsid w:val="00727E2B"/>
    <w:rsid w:val="0073471D"/>
    <w:rsid w:val="00743440"/>
    <w:rsid w:val="0075073B"/>
    <w:rsid w:val="007520B3"/>
    <w:rsid w:val="0075582B"/>
    <w:rsid w:val="00764ED1"/>
    <w:rsid w:val="00766A9B"/>
    <w:rsid w:val="0077148E"/>
    <w:rsid w:val="0077289A"/>
    <w:rsid w:val="00785A1A"/>
    <w:rsid w:val="007A7FA4"/>
    <w:rsid w:val="007B2588"/>
    <w:rsid w:val="007B41AE"/>
    <w:rsid w:val="007B7C38"/>
    <w:rsid w:val="007C1CC7"/>
    <w:rsid w:val="007C6DDA"/>
    <w:rsid w:val="007D6157"/>
    <w:rsid w:val="007E7908"/>
    <w:rsid w:val="007F6909"/>
    <w:rsid w:val="00803127"/>
    <w:rsid w:val="00807430"/>
    <w:rsid w:val="00812576"/>
    <w:rsid w:val="00820D9A"/>
    <w:rsid w:val="008264A8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54BDF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82FE9"/>
    <w:rsid w:val="00B85670"/>
    <w:rsid w:val="00B92BA0"/>
    <w:rsid w:val="00B92CF9"/>
    <w:rsid w:val="00BB7304"/>
    <w:rsid w:val="00BC173F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1F81"/>
    <w:rsid w:val="00D25C25"/>
    <w:rsid w:val="00D26239"/>
    <w:rsid w:val="00D34011"/>
    <w:rsid w:val="00D36FFB"/>
    <w:rsid w:val="00D423DC"/>
    <w:rsid w:val="00D50937"/>
    <w:rsid w:val="00D54F3B"/>
    <w:rsid w:val="00D638CF"/>
    <w:rsid w:val="00D647CA"/>
    <w:rsid w:val="00D837AA"/>
    <w:rsid w:val="00D93809"/>
    <w:rsid w:val="00D93E6E"/>
    <w:rsid w:val="00D969C3"/>
    <w:rsid w:val="00DA04C1"/>
    <w:rsid w:val="00DB6128"/>
    <w:rsid w:val="00DC30D7"/>
    <w:rsid w:val="00DD1A99"/>
    <w:rsid w:val="00DE561E"/>
    <w:rsid w:val="00E027BE"/>
    <w:rsid w:val="00E07412"/>
    <w:rsid w:val="00E108AB"/>
    <w:rsid w:val="00E172CB"/>
    <w:rsid w:val="00E179F8"/>
    <w:rsid w:val="00E26CD7"/>
    <w:rsid w:val="00E34228"/>
    <w:rsid w:val="00E37557"/>
    <w:rsid w:val="00E5076B"/>
    <w:rsid w:val="00E5576C"/>
    <w:rsid w:val="00E7276A"/>
    <w:rsid w:val="00E75949"/>
    <w:rsid w:val="00E75BDB"/>
    <w:rsid w:val="00E80E8D"/>
    <w:rsid w:val="00E84513"/>
    <w:rsid w:val="00E85F7A"/>
    <w:rsid w:val="00E97B44"/>
    <w:rsid w:val="00EA38B1"/>
    <w:rsid w:val="00EA4021"/>
    <w:rsid w:val="00EA4BBC"/>
    <w:rsid w:val="00EA78D7"/>
    <w:rsid w:val="00EB537E"/>
    <w:rsid w:val="00EB7EAB"/>
    <w:rsid w:val="00EC4B61"/>
    <w:rsid w:val="00EC6D7B"/>
    <w:rsid w:val="00EE1867"/>
    <w:rsid w:val="00EE3E21"/>
    <w:rsid w:val="00EE5C1A"/>
    <w:rsid w:val="00EF740E"/>
    <w:rsid w:val="00F04FB6"/>
    <w:rsid w:val="00F1395D"/>
    <w:rsid w:val="00F2657E"/>
    <w:rsid w:val="00F35349"/>
    <w:rsid w:val="00F520A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5E20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C794B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361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50CFD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CFD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CFD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50CFD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1633</TotalTime>
  <Pages>10</Pages>
  <Words>9050</Words>
  <Characters>5160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58</cp:revision>
  <cp:lastPrinted>2020-01-15T11:29:00Z</cp:lastPrinted>
  <dcterms:created xsi:type="dcterms:W3CDTF">2017-08-22T07:24:00Z</dcterms:created>
  <dcterms:modified xsi:type="dcterms:W3CDTF">2020-01-31T07:46:00Z</dcterms:modified>
</cp:coreProperties>
</file>